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19636" w14:textId="77777777" w:rsidR="005D4FFF" w:rsidRPr="00EF5EC4" w:rsidRDefault="005D4FFF" w:rsidP="005D4FFF">
      <w:pPr>
        <w:rPr>
          <w:rFonts w:ascii="Cambria" w:hAnsi="Cambria"/>
        </w:rPr>
      </w:pPr>
    </w:p>
    <w:p w14:paraId="130C5CBA" w14:textId="77777777" w:rsidR="005D4FFF" w:rsidRPr="00EF5EC4" w:rsidRDefault="005D4FFF" w:rsidP="005D4FFF">
      <w:pPr>
        <w:rPr>
          <w:rFonts w:ascii="Cambria" w:hAnsi="Cambria"/>
        </w:rPr>
      </w:pPr>
    </w:p>
    <w:p w14:paraId="5C4E0D81" w14:textId="77777777" w:rsidR="005D4FFF" w:rsidRPr="00EF5EC4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39690812" w14:textId="10CF6D5F" w:rsidR="005D4FFF" w:rsidRPr="00EF5EC4" w:rsidRDefault="00AB79EF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EF5EC4">
        <w:rPr>
          <w:rFonts w:ascii="Cambria" w:hAnsi="Cambria"/>
          <w:color w:val="434E7E"/>
          <w:spacing w:val="-1"/>
          <w:sz w:val="40"/>
          <w:szCs w:val="40"/>
        </w:rPr>
        <w:t>P.1</w:t>
      </w:r>
      <w:r w:rsidR="005D4FFF" w:rsidRPr="00EF5EC4">
        <w:rPr>
          <w:rFonts w:ascii="Cambria" w:hAnsi="Cambria"/>
          <w:color w:val="434E7E"/>
          <w:spacing w:val="-1"/>
          <w:sz w:val="40"/>
          <w:szCs w:val="40"/>
        </w:rPr>
        <w:tab/>
      </w:r>
      <w:r w:rsidRPr="00EF5EC4">
        <w:rPr>
          <w:rFonts w:ascii="Cambria" w:hAnsi="Cambria"/>
          <w:color w:val="434E7E"/>
          <w:spacing w:val="-1"/>
          <w:sz w:val="40"/>
          <w:szCs w:val="40"/>
        </w:rPr>
        <w:t xml:space="preserve">Use green-certified products in </w:t>
      </w:r>
      <w:r w:rsidR="00EF5EC4">
        <w:rPr>
          <w:rFonts w:ascii="Cambria" w:hAnsi="Cambria"/>
          <w:color w:val="434E7E"/>
          <w:spacing w:val="-1"/>
          <w:sz w:val="40"/>
          <w:szCs w:val="40"/>
        </w:rPr>
        <w:t>building management operations</w:t>
      </w:r>
    </w:p>
    <w:p w14:paraId="56610DF8" w14:textId="02730492" w:rsidR="00AA1BA9" w:rsidRPr="00EF5EC4" w:rsidRDefault="00AB79EF" w:rsidP="00EF5EC4">
      <w:pPr>
        <w:spacing w:before="120" w:line="259" w:lineRule="auto"/>
        <w:rPr>
          <w:rFonts w:ascii="Cambria" w:hAnsi="Cambria"/>
          <w:iCs/>
          <w:color w:val="B31983"/>
        </w:rPr>
      </w:pPr>
      <w:r w:rsidRPr="00EF5EC4">
        <w:rPr>
          <w:rFonts w:ascii="Cambria" w:hAnsi="Cambria"/>
          <w:iCs/>
          <w:color w:val="B31983"/>
        </w:rPr>
        <w:t>Sustainable purchasing typically includes procurement based on an assessment of a product or material’s life cycle environmental impacts, from sourcing and manufacturing to use and disposal. To earn these points:</w:t>
      </w:r>
    </w:p>
    <w:p w14:paraId="64E3507B" w14:textId="234C4330" w:rsidR="00AB79EF" w:rsidRPr="00EF5EC4" w:rsidRDefault="00AB79EF" w:rsidP="00EF5EC4">
      <w:pPr>
        <w:pStyle w:val="BodyText"/>
        <w:numPr>
          <w:ilvl w:val="1"/>
          <w:numId w:val="3"/>
        </w:numPr>
        <w:spacing w:before="120" w:after="120"/>
        <w:rPr>
          <w:rFonts w:ascii="Cambria" w:hAnsi="Cambria"/>
          <w:color w:val="B31983"/>
        </w:rPr>
      </w:pPr>
      <w:r w:rsidRPr="005234DB">
        <w:rPr>
          <w:rFonts w:ascii="Cambria" w:hAnsi="Cambria"/>
          <w:color w:val="434E7E" w:themeColor="text2"/>
        </w:rPr>
        <w:t>At least 50%</w:t>
      </w:r>
      <w:r w:rsidRPr="00EF5EC4">
        <w:rPr>
          <w:rFonts w:ascii="Cambria" w:hAnsi="Cambria"/>
          <w:color w:val="B31983"/>
        </w:rPr>
        <w:t xml:space="preserve"> of products by quantity necessary for operations in areas </w:t>
      </w:r>
      <w:r w:rsidR="0069044B" w:rsidRPr="00EF5EC4">
        <w:rPr>
          <w:rFonts w:ascii="Cambria" w:hAnsi="Cambria"/>
          <w:color w:val="B31983"/>
        </w:rPr>
        <w:t xml:space="preserve">under management control </w:t>
      </w:r>
      <w:r w:rsidRPr="00EF5EC4">
        <w:rPr>
          <w:rFonts w:ascii="Cambria" w:hAnsi="Cambria"/>
          <w:color w:val="B31983"/>
        </w:rPr>
        <w:t>must be verified sustainable or green-certified. These products include:</w:t>
      </w:r>
    </w:p>
    <w:p w14:paraId="0CD12C99" w14:textId="77777777" w:rsidR="00EF5EC4" w:rsidRDefault="00EF5EC4" w:rsidP="00EF5EC4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  <w:sectPr w:rsidR="00EF5EC4" w:rsidSect="005D4FFF">
          <w:headerReference w:type="default" r:id="rId7"/>
          <w:footerReference w:type="default" r:id="rId8"/>
          <w:headerReference w:type="first" r:id="rId9"/>
          <w:footerReference w:type="first" r:id="rId10"/>
          <w:pgSz w:w="12240" w:h="15840"/>
          <w:pgMar w:top="1440" w:right="1080" w:bottom="1440" w:left="1080" w:header="720" w:footer="720" w:gutter="0"/>
          <w:cols w:space="720"/>
          <w:titlePg/>
          <w:docGrid w:linePitch="360"/>
        </w:sectPr>
      </w:pPr>
    </w:p>
    <w:p w14:paraId="7F936748" w14:textId="3D1FECEE" w:rsidR="00AB79EF" w:rsidRPr="00EF5EC4" w:rsidRDefault="00AB79EF" w:rsidP="00EF5EC4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EF5EC4">
        <w:rPr>
          <w:rFonts w:ascii="Cambria" w:hAnsi="Cambria"/>
          <w:color w:val="B31983"/>
        </w:rPr>
        <w:t>Adhesives and sealants</w:t>
      </w:r>
    </w:p>
    <w:p w14:paraId="54EE24E0" w14:textId="572C87D1" w:rsidR="00AB79EF" w:rsidRPr="00EF5EC4" w:rsidRDefault="00AB79EF" w:rsidP="00EF5EC4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EF5EC4">
        <w:rPr>
          <w:rFonts w:ascii="Cambria" w:hAnsi="Cambria"/>
          <w:color w:val="B31983"/>
        </w:rPr>
        <w:t>Cleaners and cleaning products</w:t>
      </w:r>
    </w:p>
    <w:p w14:paraId="4F09789F" w14:textId="13724C4B" w:rsidR="00AB79EF" w:rsidRPr="00EF5EC4" w:rsidRDefault="00AB79EF" w:rsidP="00EF5EC4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EF5EC4">
        <w:rPr>
          <w:rFonts w:ascii="Cambria" w:hAnsi="Cambria"/>
          <w:color w:val="B31983"/>
        </w:rPr>
        <w:t>Water system products (toilets, urinals, faucets, filters)</w:t>
      </w:r>
    </w:p>
    <w:p w14:paraId="39653E09" w14:textId="5A68B17B" w:rsidR="00AB79EF" w:rsidRPr="00EF5EC4" w:rsidRDefault="00AB79EF" w:rsidP="00EF5EC4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EF5EC4">
        <w:rPr>
          <w:rFonts w:ascii="Cambria" w:hAnsi="Cambria"/>
          <w:color w:val="B31983"/>
        </w:rPr>
        <w:t>Electronics</w:t>
      </w:r>
    </w:p>
    <w:p w14:paraId="7C09A3AD" w14:textId="74A2D295" w:rsidR="00AB79EF" w:rsidRPr="00EF5EC4" w:rsidRDefault="00AB79EF" w:rsidP="00EF5EC4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EF5EC4">
        <w:rPr>
          <w:rFonts w:ascii="Cambria" w:hAnsi="Cambria"/>
          <w:color w:val="B31983"/>
        </w:rPr>
        <w:t>Appliances</w:t>
      </w:r>
    </w:p>
    <w:p w14:paraId="18D91DD5" w14:textId="2D3969C4" w:rsidR="00AB79EF" w:rsidRPr="00EF5EC4" w:rsidRDefault="00AB79EF" w:rsidP="00EF5EC4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EF5EC4">
        <w:rPr>
          <w:rFonts w:ascii="Cambria" w:hAnsi="Cambria"/>
          <w:color w:val="B31983"/>
        </w:rPr>
        <w:t>Light bulbs and lamps</w:t>
      </w:r>
    </w:p>
    <w:p w14:paraId="5C5A4321" w14:textId="748B762E" w:rsidR="00AB79EF" w:rsidRPr="00EF5EC4" w:rsidRDefault="00AB79EF" w:rsidP="00EF5EC4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EF5EC4">
        <w:rPr>
          <w:rFonts w:ascii="Cambria" w:hAnsi="Cambria"/>
          <w:color w:val="B31983"/>
        </w:rPr>
        <w:t>Office equipment (phones, computers, monitors, copiers)</w:t>
      </w:r>
    </w:p>
    <w:p w14:paraId="0DCE1F29" w14:textId="667AC134" w:rsidR="00AB79EF" w:rsidRPr="00EF5EC4" w:rsidRDefault="00AB79EF" w:rsidP="00EF5EC4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EF5EC4">
        <w:rPr>
          <w:rFonts w:ascii="Cambria" w:hAnsi="Cambria"/>
          <w:color w:val="B31983"/>
        </w:rPr>
        <w:t>Lubricants</w:t>
      </w:r>
    </w:p>
    <w:p w14:paraId="378E1706" w14:textId="1C2BE313" w:rsidR="00AB79EF" w:rsidRPr="00EF5EC4" w:rsidRDefault="00AB79EF" w:rsidP="00EF5EC4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EF5EC4">
        <w:rPr>
          <w:rFonts w:ascii="Cambria" w:hAnsi="Cambria"/>
          <w:color w:val="B31983"/>
        </w:rPr>
        <w:t>Air filters</w:t>
      </w:r>
    </w:p>
    <w:p w14:paraId="611624AF" w14:textId="257219EA" w:rsidR="00AB79EF" w:rsidRPr="00EF5EC4" w:rsidRDefault="00AB79EF" w:rsidP="00EF5EC4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EF5EC4">
        <w:rPr>
          <w:rFonts w:ascii="Cambria" w:hAnsi="Cambria"/>
          <w:color w:val="B31983"/>
        </w:rPr>
        <w:t>Bathroom products</w:t>
      </w:r>
    </w:p>
    <w:p w14:paraId="298A2FCF" w14:textId="5F56BC4A" w:rsidR="00AB79EF" w:rsidRPr="00EF5EC4" w:rsidRDefault="00AB79EF" w:rsidP="00EF5EC4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EF5EC4">
        <w:rPr>
          <w:rFonts w:ascii="Cambria" w:hAnsi="Cambria"/>
          <w:color w:val="B31983"/>
        </w:rPr>
        <w:t>Paints and coatings</w:t>
      </w:r>
    </w:p>
    <w:p w14:paraId="3558D0B2" w14:textId="2D767C4C" w:rsidR="00AB79EF" w:rsidRPr="00EF5EC4" w:rsidRDefault="00AB79EF" w:rsidP="00EF5EC4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EF5EC4">
        <w:rPr>
          <w:rFonts w:ascii="Cambria" w:hAnsi="Cambria"/>
          <w:color w:val="B31983"/>
        </w:rPr>
        <w:t>Kitchen products</w:t>
      </w:r>
    </w:p>
    <w:p w14:paraId="2B4B14DB" w14:textId="37ADDF11" w:rsidR="00AB79EF" w:rsidRPr="00EF5EC4" w:rsidRDefault="00AB79EF" w:rsidP="00EF5EC4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EF5EC4">
        <w:rPr>
          <w:rFonts w:ascii="Cambria" w:hAnsi="Cambria"/>
          <w:color w:val="B31983"/>
        </w:rPr>
        <w:t>Furniture</w:t>
      </w:r>
    </w:p>
    <w:p w14:paraId="7A6BE761" w14:textId="2F386CE5" w:rsidR="00AB79EF" w:rsidRPr="00EF5EC4" w:rsidRDefault="00AB79EF" w:rsidP="00EF5EC4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EF5EC4">
        <w:rPr>
          <w:rFonts w:ascii="Cambria" w:hAnsi="Cambria"/>
          <w:color w:val="B31983"/>
        </w:rPr>
        <w:t>Carpeting</w:t>
      </w:r>
    </w:p>
    <w:p w14:paraId="18985B91" w14:textId="46993DBF" w:rsidR="00AB79EF" w:rsidRPr="00EF5EC4" w:rsidRDefault="00AB79EF" w:rsidP="00EF5EC4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EF5EC4">
        <w:rPr>
          <w:rFonts w:ascii="Cambria" w:hAnsi="Cambria"/>
          <w:color w:val="B31983"/>
        </w:rPr>
        <w:t>Batteries</w:t>
      </w:r>
    </w:p>
    <w:p w14:paraId="27FD8FBC" w14:textId="3667A65F" w:rsidR="00AB79EF" w:rsidRPr="00EF5EC4" w:rsidRDefault="00AB79EF" w:rsidP="00EF5EC4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EF5EC4">
        <w:rPr>
          <w:rFonts w:ascii="Cambria" w:hAnsi="Cambria"/>
          <w:color w:val="B31983"/>
        </w:rPr>
        <w:t>Restroom products</w:t>
      </w:r>
    </w:p>
    <w:p w14:paraId="457FF2C4" w14:textId="0CBAC9B0" w:rsidR="00AB79EF" w:rsidRPr="00EF5EC4" w:rsidRDefault="00AB79EF" w:rsidP="00EF5EC4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EF5EC4">
        <w:rPr>
          <w:rFonts w:ascii="Cambria" w:hAnsi="Cambria"/>
          <w:color w:val="B31983"/>
        </w:rPr>
        <w:t>Paper products</w:t>
      </w:r>
    </w:p>
    <w:p w14:paraId="12B51917" w14:textId="77777777" w:rsidR="00EF5EC4" w:rsidRDefault="00EF5EC4" w:rsidP="00EF5EC4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  <w:sectPr w:rsidR="00EF5EC4" w:rsidSect="00EF5EC4">
          <w:type w:val="continuous"/>
          <w:pgSz w:w="12240" w:h="15840"/>
          <w:pgMar w:top="1440" w:right="1080" w:bottom="1440" w:left="1080" w:header="720" w:footer="720" w:gutter="0"/>
          <w:cols w:num="2" w:space="720"/>
          <w:titlePg/>
          <w:docGrid w:linePitch="360"/>
        </w:sectPr>
      </w:pPr>
    </w:p>
    <w:p w14:paraId="58913061" w14:textId="4FA89DA8" w:rsidR="00AB79EF" w:rsidRPr="00EF5EC4" w:rsidRDefault="00AB79EF" w:rsidP="00EF5EC4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EF5EC4">
        <w:rPr>
          <w:rFonts w:ascii="Cambria" w:hAnsi="Cambria"/>
          <w:color w:val="B31983"/>
        </w:rPr>
        <w:t xml:space="preserve">The following standards apply. This is not an inclusive list. </w:t>
      </w:r>
      <w:r w:rsidR="00EF5EC4">
        <w:rPr>
          <w:rFonts w:ascii="Cambria" w:hAnsi="Cambria"/>
          <w:color w:val="B31983"/>
        </w:rPr>
        <w:t>C</w:t>
      </w:r>
      <w:r w:rsidRPr="00EF5EC4">
        <w:rPr>
          <w:rFonts w:ascii="Cambria" w:hAnsi="Cambria"/>
          <w:color w:val="B31983"/>
        </w:rPr>
        <w:t>heck with IREM</w:t>
      </w:r>
      <w:r w:rsidRPr="00EF5EC4">
        <w:rPr>
          <w:rFonts w:ascii="Cambria" w:hAnsi="Cambria"/>
          <w:color w:val="B31983"/>
          <w:vertAlign w:val="superscript"/>
        </w:rPr>
        <w:t>®</w:t>
      </w:r>
      <w:r w:rsidRPr="00EF5EC4">
        <w:rPr>
          <w:rFonts w:ascii="Cambria" w:hAnsi="Cambria"/>
          <w:color w:val="B31983"/>
        </w:rPr>
        <w:t xml:space="preserve"> if you are unsure.</w:t>
      </w:r>
    </w:p>
    <w:p w14:paraId="54F9D7A6" w14:textId="102B229E" w:rsidR="00AB79EF" w:rsidRPr="00EF5EC4" w:rsidRDefault="00476378" w:rsidP="005234DB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hyperlink r:id="rId11" w:history="1">
        <w:r w:rsidR="00AB79EF" w:rsidRPr="00EF5EC4">
          <w:rPr>
            <w:rStyle w:val="Hyperlink"/>
            <w:rFonts w:ascii="Cambria" w:hAnsi="Cambria"/>
            <w:color w:val="B31983"/>
          </w:rPr>
          <w:t>ENERGY STAR</w:t>
        </w:r>
        <w:r w:rsidR="00AB79EF" w:rsidRPr="00EF5EC4">
          <w:rPr>
            <w:rStyle w:val="Hyperlink"/>
            <w:rFonts w:ascii="Cambria" w:hAnsi="Cambria"/>
            <w:color w:val="B31983"/>
            <w:vertAlign w:val="superscript"/>
          </w:rPr>
          <w:t>®</w:t>
        </w:r>
        <w:r w:rsidR="00AB79EF" w:rsidRPr="00EF5EC4">
          <w:rPr>
            <w:rStyle w:val="Hyperlink"/>
            <w:rFonts w:ascii="Cambria" w:hAnsi="Cambria"/>
            <w:color w:val="B31983"/>
          </w:rPr>
          <w:t xml:space="preserve"> </w:t>
        </w:r>
        <w:r w:rsidR="00AB79EF" w:rsidRPr="00EF5EC4">
          <w:rPr>
            <w:rStyle w:val="Hyperlink"/>
            <w:rFonts w:ascii="Cambria" w:hAnsi="Cambria"/>
            <w:color w:val="B31983"/>
          </w:rPr>
          <w:t>P</w:t>
        </w:r>
        <w:r w:rsidR="00AB79EF" w:rsidRPr="00EF5EC4">
          <w:rPr>
            <w:rStyle w:val="Hyperlink"/>
            <w:rFonts w:ascii="Cambria" w:hAnsi="Cambria"/>
            <w:color w:val="B31983"/>
          </w:rPr>
          <w:t>roducts</w:t>
        </w:r>
      </w:hyperlink>
      <w:r w:rsidR="00AB79EF" w:rsidRPr="00EF5EC4">
        <w:rPr>
          <w:rFonts w:ascii="Cambria" w:hAnsi="Cambria"/>
          <w:color w:val="B31983"/>
        </w:rPr>
        <w:t xml:space="preserve"> for appliances, electronics, light bulbs and lamps, office equipment, and HVAC</w:t>
      </w:r>
    </w:p>
    <w:p w14:paraId="0FD2D00D" w14:textId="3534AADF" w:rsidR="00AB79EF" w:rsidRPr="00EF5EC4" w:rsidRDefault="00476378" w:rsidP="005234DB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hyperlink r:id="rId12" w:history="1">
        <w:r w:rsidR="00AB79EF" w:rsidRPr="00EF5EC4">
          <w:rPr>
            <w:rStyle w:val="Hyperlink"/>
            <w:rFonts w:ascii="Cambria" w:hAnsi="Cambria"/>
            <w:color w:val="B31983"/>
          </w:rPr>
          <w:t xml:space="preserve">Green </w:t>
        </w:r>
        <w:r w:rsidR="00AB79EF" w:rsidRPr="00EF5EC4">
          <w:rPr>
            <w:rStyle w:val="Hyperlink"/>
            <w:rFonts w:ascii="Cambria" w:hAnsi="Cambria"/>
            <w:color w:val="B31983"/>
          </w:rPr>
          <w:t>S</w:t>
        </w:r>
        <w:r w:rsidR="00AB79EF" w:rsidRPr="00EF5EC4">
          <w:rPr>
            <w:rStyle w:val="Hyperlink"/>
            <w:rFonts w:ascii="Cambria" w:hAnsi="Cambria"/>
            <w:color w:val="B31983"/>
          </w:rPr>
          <w:t>eal</w:t>
        </w:r>
      </w:hyperlink>
      <w:r w:rsidR="00AB79EF" w:rsidRPr="00EF5EC4">
        <w:rPr>
          <w:rStyle w:val="Hyperlink"/>
          <w:rFonts w:ascii="Cambria" w:hAnsi="Cambria"/>
          <w:color w:val="B31983"/>
        </w:rPr>
        <w:t xml:space="preserve"> </w:t>
      </w:r>
      <w:r w:rsidR="00AB79EF" w:rsidRPr="00EF5EC4">
        <w:rPr>
          <w:rFonts w:ascii="Cambria" w:hAnsi="Cambria"/>
          <w:color w:val="B31983"/>
        </w:rPr>
        <w:t>for cleaning products and supplies, industrial cleaners, paints and coatings, and office and kitchen supplies</w:t>
      </w:r>
    </w:p>
    <w:p w14:paraId="258446E9" w14:textId="5D530DE7" w:rsidR="00AB79EF" w:rsidRPr="00EF5EC4" w:rsidRDefault="00476378" w:rsidP="005234DB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hyperlink r:id="rId13" w:history="1">
        <w:r w:rsidR="00AB79EF" w:rsidRPr="00EF5EC4">
          <w:rPr>
            <w:rStyle w:val="Hyperlink"/>
            <w:rFonts w:ascii="Cambria" w:hAnsi="Cambria"/>
            <w:color w:val="B31983"/>
          </w:rPr>
          <w:t xml:space="preserve">EPA Safer </w:t>
        </w:r>
        <w:r w:rsidR="00AB79EF" w:rsidRPr="00EF5EC4">
          <w:rPr>
            <w:rStyle w:val="Hyperlink"/>
            <w:rFonts w:ascii="Cambria" w:hAnsi="Cambria"/>
            <w:color w:val="B31983"/>
          </w:rPr>
          <w:t>C</w:t>
        </w:r>
        <w:r w:rsidR="00AB79EF" w:rsidRPr="00EF5EC4">
          <w:rPr>
            <w:rStyle w:val="Hyperlink"/>
            <w:rFonts w:ascii="Cambria" w:hAnsi="Cambria"/>
            <w:color w:val="B31983"/>
          </w:rPr>
          <w:t>hoice</w:t>
        </w:r>
      </w:hyperlink>
      <w:r w:rsidR="00AB79EF" w:rsidRPr="00EF5EC4">
        <w:rPr>
          <w:rStyle w:val="Hyperlink"/>
          <w:rFonts w:ascii="Cambria" w:hAnsi="Cambria"/>
          <w:color w:val="B31983"/>
        </w:rPr>
        <w:t xml:space="preserve"> </w:t>
      </w:r>
      <w:r w:rsidR="00AB79EF" w:rsidRPr="00EF5EC4">
        <w:rPr>
          <w:rFonts w:ascii="Cambria" w:hAnsi="Cambria"/>
          <w:color w:val="B31983"/>
        </w:rPr>
        <w:t>for cleaning products, industrial cleaners, HVAC products, and lubricants</w:t>
      </w:r>
    </w:p>
    <w:p w14:paraId="5EA1175C" w14:textId="5C5D3ED0" w:rsidR="00AB79EF" w:rsidRPr="00EF5EC4" w:rsidRDefault="00476378" w:rsidP="005234DB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hyperlink r:id="rId14" w:history="1">
        <w:r w:rsidR="00CD1097" w:rsidRPr="00EF5EC4">
          <w:rPr>
            <w:rStyle w:val="Hyperlink"/>
            <w:rFonts w:ascii="Cambria" w:hAnsi="Cambria"/>
            <w:color w:val="B31983"/>
          </w:rPr>
          <w:t>GSA Sustainable Facilitie</w:t>
        </w:r>
        <w:r w:rsidR="00CD1097" w:rsidRPr="00EF5EC4">
          <w:rPr>
            <w:rStyle w:val="Hyperlink"/>
            <w:rFonts w:ascii="Cambria" w:hAnsi="Cambria"/>
            <w:color w:val="B31983"/>
          </w:rPr>
          <w:t>s</w:t>
        </w:r>
        <w:r w:rsidR="00CD1097" w:rsidRPr="00EF5EC4">
          <w:rPr>
            <w:rStyle w:val="Hyperlink"/>
            <w:rFonts w:ascii="Cambria" w:hAnsi="Cambria"/>
            <w:color w:val="B31983"/>
          </w:rPr>
          <w:t xml:space="preserve"> Tool Green Procurement Compilation</w:t>
        </w:r>
      </w:hyperlink>
      <w:r w:rsidR="00CD1097" w:rsidRPr="00EF5EC4">
        <w:rPr>
          <w:rStyle w:val="Hyperlink"/>
          <w:rFonts w:ascii="Cambria" w:hAnsi="Cambria"/>
          <w:color w:val="B31983"/>
        </w:rPr>
        <w:t xml:space="preserve"> </w:t>
      </w:r>
      <w:r w:rsidR="00AB79EF" w:rsidRPr="00EF5EC4">
        <w:rPr>
          <w:rFonts w:ascii="Cambria" w:hAnsi="Cambria"/>
          <w:color w:val="B31983"/>
        </w:rPr>
        <w:t>for products that meet federal standards for sustainability</w:t>
      </w:r>
    </w:p>
    <w:p w14:paraId="6509FF88" w14:textId="48742EA5" w:rsidR="00AB79EF" w:rsidRPr="00EF5EC4" w:rsidRDefault="00476378" w:rsidP="005234DB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hyperlink r:id="rId15" w:history="1">
        <w:r w:rsidR="00CD1097" w:rsidRPr="00EF5EC4">
          <w:rPr>
            <w:rStyle w:val="Hyperlink"/>
            <w:rFonts w:ascii="Cambria" w:hAnsi="Cambria"/>
            <w:color w:val="B31983"/>
          </w:rPr>
          <w:t>USDA</w:t>
        </w:r>
        <w:r w:rsidR="00CD1097" w:rsidRPr="00EF5EC4">
          <w:rPr>
            <w:rStyle w:val="Hyperlink"/>
            <w:rFonts w:ascii="Cambria" w:hAnsi="Cambria"/>
            <w:color w:val="B31983"/>
          </w:rPr>
          <w:t xml:space="preserve"> </w:t>
        </w:r>
        <w:proofErr w:type="spellStart"/>
        <w:r w:rsidR="00CD1097" w:rsidRPr="00EF5EC4">
          <w:rPr>
            <w:rStyle w:val="Hyperlink"/>
            <w:rFonts w:ascii="Cambria" w:hAnsi="Cambria"/>
            <w:color w:val="B31983"/>
          </w:rPr>
          <w:t>BioPreferred</w:t>
        </w:r>
        <w:proofErr w:type="spellEnd"/>
      </w:hyperlink>
      <w:r w:rsidR="00CD1097" w:rsidRPr="00EF5EC4">
        <w:rPr>
          <w:rStyle w:val="Hyperlink"/>
          <w:rFonts w:ascii="Cambria" w:hAnsi="Cambria"/>
          <w:color w:val="B31983"/>
        </w:rPr>
        <w:t xml:space="preserve"> </w:t>
      </w:r>
      <w:r w:rsidR="00AB79EF" w:rsidRPr="00EF5EC4">
        <w:rPr>
          <w:rFonts w:ascii="Cambria" w:hAnsi="Cambria"/>
          <w:color w:val="B31983"/>
        </w:rPr>
        <w:t>cleaning products, inks, and lubricants</w:t>
      </w:r>
    </w:p>
    <w:p w14:paraId="4B9CFFD0" w14:textId="19E0516F" w:rsidR="00AB79EF" w:rsidRPr="00EF5EC4" w:rsidRDefault="00476378" w:rsidP="005234DB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hyperlink r:id="rId16" w:history="1">
        <w:r w:rsidR="00CD1097" w:rsidRPr="00EF5EC4">
          <w:rPr>
            <w:rStyle w:val="Hyperlink"/>
            <w:rFonts w:ascii="Cambria" w:hAnsi="Cambria"/>
            <w:color w:val="B31983"/>
          </w:rPr>
          <w:t>UL ECOL</w:t>
        </w:r>
        <w:r w:rsidR="00CD1097" w:rsidRPr="00EF5EC4">
          <w:rPr>
            <w:rStyle w:val="Hyperlink"/>
            <w:rFonts w:ascii="Cambria" w:hAnsi="Cambria"/>
            <w:color w:val="B31983"/>
          </w:rPr>
          <w:t>O</w:t>
        </w:r>
        <w:r w:rsidR="00CD1097" w:rsidRPr="00EF5EC4">
          <w:rPr>
            <w:rStyle w:val="Hyperlink"/>
            <w:rFonts w:ascii="Cambria" w:hAnsi="Cambria"/>
            <w:color w:val="B31983"/>
          </w:rPr>
          <w:t>GO</w:t>
        </w:r>
        <w:r w:rsidR="00CD1097" w:rsidRPr="00EF5EC4">
          <w:rPr>
            <w:rStyle w:val="Hyperlink"/>
            <w:rFonts w:ascii="Cambria" w:hAnsi="Cambria"/>
            <w:color w:val="B31983"/>
            <w:vertAlign w:val="superscript"/>
          </w:rPr>
          <w:t>®</w:t>
        </w:r>
      </w:hyperlink>
      <w:r w:rsidR="00AB79EF" w:rsidRPr="00EF5EC4">
        <w:rPr>
          <w:rFonts w:ascii="Cambria" w:hAnsi="Cambria"/>
          <w:color w:val="B31983"/>
        </w:rPr>
        <w:t xml:space="preserve"> for cleaning supplies, office products, and electronics</w:t>
      </w:r>
    </w:p>
    <w:p w14:paraId="610EAE9E" w14:textId="0FFAEDAE" w:rsidR="00AB79EF" w:rsidRPr="00EF5EC4" w:rsidRDefault="00476378" w:rsidP="005234DB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hyperlink r:id="rId17" w:history="1">
        <w:r w:rsidR="00CD1097" w:rsidRPr="00EF5EC4">
          <w:rPr>
            <w:rStyle w:val="Hyperlink"/>
            <w:rFonts w:ascii="Cambria" w:hAnsi="Cambria"/>
            <w:color w:val="B31983"/>
          </w:rPr>
          <w:t>EPE</w:t>
        </w:r>
        <w:r w:rsidR="00CD1097" w:rsidRPr="00EF5EC4">
          <w:rPr>
            <w:rStyle w:val="Hyperlink"/>
            <w:rFonts w:ascii="Cambria" w:hAnsi="Cambria"/>
            <w:color w:val="B31983"/>
          </w:rPr>
          <w:t>A</w:t>
        </w:r>
        <w:r w:rsidR="00CD1097" w:rsidRPr="00EF5EC4">
          <w:rPr>
            <w:rStyle w:val="Hyperlink"/>
            <w:rFonts w:ascii="Cambria" w:hAnsi="Cambria"/>
            <w:color w:val="B31983"/>
          </w:rPr>
          <w:t>T</w:t>
        </w:r>
        <w:r w:rsidR="00CD1097" w:rsidRPr="00EF5EC4">
          <w:rPr>
            <w:rStyle w:val="Hyperlink"/>
            <w:rFonts w:ascii="Cambria" w:hAnsi="Cambria"/>
            <w:color w:val="B31983"/>
            <w:vertAlign w:val="superscript"/>
          </w:rPr>
          <w:t>®</w:t>
        </w:r>
      </w:hyperlink>
      <w:r w:rsidR="00AB79EF" w:rsidRPr="00EF5EC4">
        <w:rPr>
          <w:rFonts w:ascii="Cambria" w:hAnsi="Cambria"/>
          <w:color w:val="B31983"/>
        </w:rPr>
        <w:t xml:space="preserve"> for electronics</w:t>
      </w:r>
    </w:p>
    <w:p w14:paraId="08527721" w14:textId="4D4B3DE7" w:rsidR="00AB79EF" w:rsidRPr="00EF5EC4" w:rsidRDefault="00476378" w:rsidP="005234DB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hyperlink r:id="rId18" w:history="1">
        <w:r w:rsidR="00AB79EF" w:rsidRPr="00EF5EC4">
          <w:rPr>
            <w:rStyle w:val="Hyperlink"/>
            <w:rFonts w:ascii="Cambria" w:hAnsi="Cambria"/>
            <w:color w:val="B31983"/>
          </w:rPr>
          <w:t xml:space="preserve">EPA </w:t>
        </w:r>
        <w:proofErr w:type="spellStart"/>
        <w:r w:rsidR="00AB79EF" w:rsidRPr="00EF5EC4">
          <w:rPr>
            <w:rStyle w:val="Hyperlink"/>
            <w:rFonts w:ascii="Cambria" w:hAnsi="Cambria"/>
            <w:color w:val="B31983"/>
          </w:rPr>
          <w:t>Wate</w:t>
        </w:r>
        <w:r w:rsidR="00AB79EF" w:rsidRPr="00EF5EC4">
          <w:rPr>
            <w:rStyle w:val="Hyperlink"/>
            <w:rFonts w:ascii="Cambria" w:hAnsi="Cambria"/>
            <w:color w:val="B31983"/>
          </w:rPr>
          <w:t>r</w:t>
        </w:r>
        <w:r w:rsidR="00AB79EF" w:rsidRPr="00EF5EC4">
          <w:rPr>
            <w:rStyle w:val="Hyperlink"/>
            <w:rFonts w:ascii="Cambria" w:hAnsi="Cambria"/>
            <w:color w:val="B31983"/>
          </w:rPr>
          <w:t>Sense</w:t>
        </w:r>
        <w:proofErr w:type="spellEnd"/>
      </w:hyperlink>
      <w:r w:rsidR="00AB79EF" w:rsidRPr="00EF5EC4">
        <w:rPr>
          <w:rFonts w:ascii="Cambria" w:hAnsi="Cambria"/>
          <w:color w:val="B31983"/>
        </w:rPr>
        <w:t xml:space="preserve"> for water system products</w:t>
      </w:r>
    </w:p>
    <w:p w14:paraId="5EB0D779" w14:textId="02BAC4B5" w:rsidR="00AB79EF" w:rsidRPr="00EF5EC4" w:rsidRDefault="00476378" w:rsidP="005234DB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hyperlink r:id="rId19" w:history="1">
        <w:r w:rsidR="00AB79EF" w:rsidRPr="00EF5EC4">
          <w:rPr>
            <w:rStyle w:val="Hyperlink"/>
            <w:rFonts w:ascii="Cambria" w:hAnsi="Cambria"/>
            <w:color w:val="B31983"/>
          </w:rPr>
          <w:t>Forest Ste</w:t>
        </w:r>
        <w:r w:rsidR="00AB79EF" w:rsidRPr="00EF5EC4">
          <w:rPr>
            <w:rStyle w:val="Hyperlink"/>
            <w:rFonts w:ascii="Cambria" w:hAnsi="Cambria"/>
            <w:color w:val="B31983"/>
          </w:rPr>
          <w:t>w</w:t>
        </w:r>
        <w:r w:rsidR="00AB79EF" w:rsidRPr="00EF5EC4">
          <w:rPr>
            <w:rStyle w:val="Hyperlink"/>
            <w:rFonts w:ascii="Cambria" w:hAnsi="Cambria"/>
            <w:color w:val="B31983"/>
          </w:rPr>
          <w:t>ardship Council (FSC)</w:t>
        </w:r>
      </w:hyperlink>
      <w:r w:rsidR="00AB79EF" w:rsidRPr="00EF5EC4">
        <w:rPr>
          <w:rFonts w:ascii="Cambria" w:hAnsi="Cambria"/>
          <w:color w:val="B31983"/>
        </w:rPr>
        <w:t xml:space="preserve"> for paper products</w:t>
      </w:r>
    </w:p>
    <w:p w14:paraId="4147166C" w14:textId="7828884B" w:rsidR="00AB79EF" w:rsidRPr="00EF5EC4" w:rsidRDefault="00476378" w:rsidP="005234DB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hyperlink r:id="rId20" w:history="1">
        <w:r w:rsidR="00CD1097" w:rsidRPr="00EF5EC4">
          <w:rPr>
            <w:rStyle w:val="Hyperlink"/>
            <w:rFonts w:ascii="Cambria" w:hAnsi="Cambria"/>
            <w:color w:val="B31983"/>
          </w:rPr>
          <w:t>Rainfor</w:t>
        </w:r>
        <w:r w:rsidR="00CD1097" w:rsidRPr="00EF5EC4">
          <w:rPr>
            <w:rStyle w:val="Hyperlink"/>
            <w:rFonts w:ascii="Cambria" w:hAnsi="Cambria"/>
            <w:color w:val="B31983"/>
          </w:rPr>
          <w:t>e</w:t>
        </w:r>
        <w:r w:rsidR="00CD1097" w:rsidRPr="00EF5EC4">
          <w:rPr>
            <w:rStyle w:val="Hyperlink"/>
            <w:rFonts w:ascii="Cambria" w:hAnsi="Cambria"/>
            <w:color w:val="B31983"/>
          </w:rPr>
          <w:t>st Alliance</w:t>
        </w:r>
      </w:hyperlink>
      <w:r w:rsidR="00CD1097" w:rsidRPr="00EF5EC4">
        <w:rPr>
          <w:rStyle w:val="Hyperlink"/>
          <w:rFonts w:ascii="Cambria" w:hAnsi="Cambria"/>
          <w:color w:val="B31983"/>
        </w:rPr>
        <w:t xml:space="preserve"> </w:t>
      </w:r>
      <w:r w:rsidR="00AB79EF" w:rsidRPr="00EF5EC4">
        <w:rPr>
          <w:rFonts w:ascii="Cambria" w:hAnsi="Cambria"/>
          <w:color w:val="B31983"/>
        </w:rPr>
        <w:t>for office supplies, kitchen products, printing services, and furniture.</w:t>
      </w:r>
    </w:p>
    <w:p w14:paraId="2B789D07" w14:textId="77777777" w:rsidR="00CD1097" w:rsidRPr="00EF5EC4" w:rsidRDefault="00476378" w:rsidP="005234DB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Style w:val="Hyperlink"/>
          <w:rFonts w:ascii="Cambria" w:hAnsi="Cambria"/>
          <w:color w:val="B31983"/>
          <w:u w:val="none"/>
        </w:rPr>
      </w:pPr>
      <w:hyperlink r:id="rId21" w:history="1">
        <w:r w:rsidR="00CD1097" w:rsidRPr="00EF5EC4">
          <w:rPr>
            <w:rStyle w:val="Hyperlink"/>
            <w:rFonts w:ascii="Cambria" w:hAnsi="Cambria"/>
            <w:color w:val="B31983"/>
          </w:rPr>
          <w:t>BIFMA e</w:t>
        </w:r>
        <w:r w:rsidR="00CD1097" w:rsidRPr="00EF5EC4">
          <w:rPr>
            <w:rStyle w:val="Hyperlink"/>
            <w:rFonts w:ascii="Cambria" w:hAnsi="Cambria"/>
            <w:color w:val="B31983"/>
          </w:rPr>
          <w:t>3</w:t>
        </w:r>
        <w:r w:rsidR="00CD1097" w:rsidRPr="00EF5EC4">
          <w:rPr>
            <w:rStyle w:val="Hyperlink"/>
            <w:rFonts w:ascii="Cambria" w:hAnsi="Cambria"/>
            <w:color w:val="B31983"/>
          </w:rPr>
          <w:t xml:space="preserve"> Furniture Sustainability Standard</w:t>
        </w:r>
      </w:hyperlink>
    </w:p>
    <w:p w14:paraId="694DFD97" w14:textId="0235C5EE" w:rsidR="00AB79EF" w:rsidRPr="00EF5EC4" w:rsidRDefault="00476378" w:rsidP="005234DB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hyperlink r:id="rId22" w:history="1">
        <w:proofErr w:type="spellStart"/>
        <w:r w:rsidR="00CD1097" w:rsidRPr="00EF5EC4">
          <w:rPr>
            <w:rStyle w:val="Hyperlink"/>
            <w:rFonts w:ascii="Cambria" w:hAnsi="Cambria"/>
            <w:color w:val="B31983"/>
          </w:rPr>
          <w:t>Green</w:t>
        </w:r>
        <w:r w:rsidR="00CD1097" w:rsidRPr="00EF5EC4">
          <w:rPr>
            <w:rStyle w:val="Hyperlink"/>
            <w:rFonts w:ascii="Cambria" w:hAnsi="Cambria"/>
            <w:color w:val="B31983"/>
          </w:rPr>
          <w:t>G</w:t>
        </w:r>
        <w:r w:rsidR="00CD1097" w:rsidRPr="00EF5EC4">
          <w:rPr>
            <w:rStyle w:val="Hyperlink"/>
            <w:rFonts w:ascii="Cambria" w:hAnsi="Cambria"/>
            <w:color w:val="B31983"/>
          </w:rPr>
          <w:t>uard</w:t>
        </w:r>
        <w:proofErr w:type="spellEnd"/>
      </w:hyperlink>
      <w:r w:rsidR="00AB79EF" w:rsidRPr="00EF5EC4">
        <w:rPr>
          <w:rFonts w:ascii="Cambria" w:hAnsi="Cambria"/>
          <w:color w:val="B31983"/>
        </w:rPr>
        <w:t xml:space="preserve"> for adhesives and sealants, air filters, appliances, bathroom products, batteries, and cleaning products.</w:t>
      </w:r>
    </w:p>
    <w:p w14:paraId="70067C91" w14:textId="64D2CAB3" w:rsidR="00AB79EF" w:rsidRPr="00EF5EC4" w:rsidRDefault="00476378" w:rsidP="005234DB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hyperlink r:id="rId23" w:history="1">
        <w:r w:rsidR="00CD1097" w:rsidRPr="00EF5EC4">
          <w:rPr>
            <w:rStyle w:val="Hyperlink"/>
            <w:rFonts w:ascii="Cambria" w:hAnsi="Cambria"/>
            <w:color w:val="B31983"/>
          </w:rPr>
          <w:t>Cradle to C</w:t>
        </w:r>
        <w:r w:rsidR="00CD1097" w:rsidRPr="00EF5EC4">
          <w:rPr>
            <w:rStyle w:val="Hyperlink"/>
            <w:rFonts w:ascii="Cambria" w:hAnsi="Cambria"/>
            <w:color w:val="B31983"/>
          </w:rPr>
          <w:t>r</w:t>
        </w:r>
        <w:r w:rsidR="00CD1097" w:rsidRPr="00EF5EC4">
          <w:rPr>
            <w:rStyle w:val="Hyperlink"/>
            <w:rFonts w:ascii="Cambria" w:hAnsi="Cambria"/>
            <w:color w:val="B31983"/>
          </w:rPr>
          <w:t>adle Certified</w:t>
        </w:r>
        <w:r w:rsidR="00CD1097" w:rsidRPr="00EF5EC4">
          <w:rPr>
            <w:rStyle w:val="Hyperlink"/>
            <w:rFonts w:ascii="Cambria" w:hAnsi="Cambria"/>
            <w:color w:val="B31983"/>
            <w:vertAlign w:val="superscript"/>
          </w:rPr>
          <w:t>™</w:t>
        </w:r>
      </w:hyperlink>
      <w:r w:rsidR="00CD1097" w:rsidRPr="00EF5EC4">
        <w:rPr>
          <w:rStyle w:val="Hyperlink"/>
          <w:rFonts w:ascii="Cambria" w:hAnsi="Cambria"/>
          <w:color w:val="B31983"/>
          <w:vertAlign w:val="superscript"/>
        </w:rPr>
        <w:t xml:space="preserve"> </w:t>
      </w:r>
      <w:r w:rsidR="00AB79EF" w:rsidRPr="00EF5EC4">
        <w:rPr>
          <w:rFonts w:ascii="Cambria" w:hAnsi="Cambria"/>
          <w:color w:val="B31983"/>
        </w:rPr>
        <w:t>for cleaning products, office supplies, restroom supplies, office furniture, and carpeting</w:t>
      </w:r>
    </w:p>
    <w:p w14:paraId="43E5CA66" w14:textId="2F6ADD9D" w:rsidR="00AB79EF" w:rsidRPr="00EF5EC4" w:rsidRDefault="00476378" w:rsidP="005234DB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hyperlink r:id="rId24" w:history="1">
        <w:r w:rsidR="00CD1097" w:rsidRPr="00EF5EC4">
          <w:rPr>
            <w:rStyle w:val="Hyperlink"/>
            <w:rFonts w:ascii="Cambria" w:hAnsi="Cambria"/>
            <w:color w:val="B31983"/>
          </w:rPr>
          <w:t>Carpet and R</w:t>
        </w:r>
        <w:r w:rsidR="00CD1097" w:rsidRPr="00EF5EC4">
          <w:rPr>
            <w:rStyle w:val="Hyperlink"/>
            <w:rFonts w:ascii="Cambria" w:hAnsi="Cambria"/>
            <w:color w:val="B31983"/>
          </w:rPr>
          <w:t>u</w:t>
        </w:r>
        <w:r w:rsidR="00CD1097" w:rsidRPr="00EF5EC4">
          <w:rPr>
            <w:rStyle w:val="Hyperlink"/>
            <w:rFonts w:ascii="Cambria" w:hAnsi="Cambria"/>
            <w:color w:val="B31983"/>
          </w:rPr>
          <w:t>g Institute</w:t>
        </w:r>
      </w:hyperlink>
      <w:r w:rsidR="005234DB">
        <w:rPr>
          <w:rStyle w:val="Hyperlink"/>
          <w:rFonts w:ascii="Cambria" w:hAnsi="Cambria"/>
          <w:color w:val="B31983"/>
        </w:rPr>
        <w:t xml:space="preserve"> </w:t>
      </w:r>
      <w:r w:rsidR="00AB79EF" w:rsidRPr="00EF5EC4">
        <w:rPr>
          <w:rFonts w:ascii="Cambria" w:hAnsi="Cambria"/>
          <w:color w:val="B31983"/>
        </w:rPr>
        <w:t>Green Label for carpeting and adhesives</w:t>
      </w:r>
    </w:p>
    <w:p w14:paraId="6192917B" w14:textId="2D73353D" w:rsidR="00AB79EF" w:rsidRPr="00EF5EC4" w:rsidRDefault="00476378" w:rsidP="005234DB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hyperlink r:id="rId25" w:history="1">
        <w:proofErr w:type="spellStart"/>
        <w:r w:rsidR="00CD1097" w:rsidRPr="00EF5EC4">
          <w:rPr>
            <w:rStyle w:val="Hyperlink"/>
            <w:rFonts w:ascii="Cambria" w:hAnsi="Cambria"/>
            <w:color w:val="B31983"/>
          </w:rPr>
          <w:t>FloorS</w:t>
        </w:r>
        <w:r w:rsidR="00CD1097" w:rsidRPr="00EF5EC4">
          <w:rPr>
            <w:rStyle w:val="Hyperlink"/>
            <w:rFonts w:ascii="Cambria" w:hAnsi="Cambria"/>
            <w:color w:val="B31983"/>
          </w:rPr>
          <w:t>c</w:t>
        </w:r>
        <w:r w:rsidR="00CD1097" w:rsidRPr="00EF5EC4">
          <w:rPr>
            <w:rStyle w:val="Hyperlink"/>
            <w:rFonts w:ascii="Cambria" w:hAnsi="Cambria"/>
            <w:color w:val="B31983"/>
          </w:rPr>
          <w:t>ore</w:t>
        </w:r>
        <w:proofErr w:type="spellEnd"/>
        <w:r w:rsidR="00CD1097" w:rsidRPr="00EF5EC4">
          <w:rPr>
            <w:rStyle w:val="Hyperlink"/>
            <w:rFonts w:ascii="Cambria" w:hAnsi="Cambria"/>
            <w:color w:val="B31983"/>
            <w:vertAlign w:val="superscript"/>
          </w:rPr>
          <w:t>®</w:t>
        </w:r>
      </w:hyperlink>
      <w:r w:rsidR="00AB79EF" w:rsidRPr="00EF5EC4">
        <w:rPr>
          <w:rFonts w:ascii="Cambria" w:hAnsi="Cambria"/>
          <w:color w:val="B31983"/>
        </w:rPr>
        <w:t xml:space="preserve"> for floor coverings</w:t>
      </w:r>
    </w:p>
    <w:p w14:paraId="1182F590" w14:textId="62D59B77" w:rsidR="00AB79EF" w:rsidRPr="00EF5EC4" w:rsidRDefault="00476378" w:rsidP="005234DB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hyperlink r:id="rId26" w:history="1">
        <w:r w:rsidR="00CD1097" w:rsidRPr="00EF5EC4">
          <w:rPr>
            <w:rStyle w:val="Hyperlink"/>
            <w:rFonts w:ascii="Cambria" w:hAnsi="Cambria"/>
            <w:color w:val="B31983"/>
          </w:rPr>
          <w:t>NS</w:t>
        </w:r>
        <w:r w:rsidR="00CD1097" w:rsidRPr="00EF5EC4">
          <w:rPr>
            <w:rStyle w:val="Hyperlink"/>
            <w:rFonts w:ascii="Cambria" w:hAnsi="Cambria"/>
            <w:color w:val="B31983"/>
          </w:rPr>
          <w:t>F</w:t>
        </w:r>
        <w:r w:rsidR="00CD1097" w:rsidRPr="00EF5EC4">
          <w:rPr>
            <w:rStyle w:val="Hyperlink"/>
            <w:rFonts w:ascii="Cambria" w:hAnsi="Cambria"/>
            <w:color w:val="B31983"/>
          </w:rPr>
          <w:t>-140</w:t>
        </w:r>
      </w:hyperlink>
      <w:r w:rsidR="00CD1097" w:rsidRPr="00EF5EC4">
        <w:rPr>
          <w:rStyle w:val="Hyperlink"/>
          <w:rFonts w:ascii="Cambria" w:hAnsi="Cambria"/>
          <w:color w:val="B31983"/>
        </w:rPr>
        <w:t xml:space="preserve"> </w:t>
      </w:r>
      <w:r w:rsidR="00AB79EF" w:rsidRPr="00EF5EC4">
        <w:rPr>
          <w:rFonts w:ascii="Cambria" w:hAnsi="Cambria"/>
          <w:color w:val="B31983"/>
        </w:rPr>
        <w:t>for carpeting</w:t>
      </w:r>
    </w:p>
    <w:p w14:paraId="486E341A" w14:textId="3B7F492B" w:rsidR="00AB79EF" w:rsidRPr="00EF5EC4" w:rsidRDefault="00AB79EF" w:rsidP="005234DB">
      <w:pPr>
        <w:pStyle w:val="BodyText"/>
        <w:spacing w:before="100" w:beforeAutospacing="1" w:after="120"/>
        <w:ind w:left="0" w:firstLine="0"/>
        <w:rPr>
          <w:rFonts w:ascii="Cambria" w:hAnsi="Cambria"/>
          <w:color w:val="414042"/>
        </w:rPr>
      </w:pPr>
      <w:r w:rsidRPr="00EF5EC4">
        <w:rPr>
          <w:rFonts w:ascii="Cambria" w:hAnsi="Cambria"/>
          <w:color w:val="414042"/>
        </w:rPr>
        <w:t>Answer the following questions to earn these points.</w:t>
      </w:r>
    </w:p>
    <w:p w14:paraId="6461B9B5" w14:textId="24D73130" w:rsidR="00AA1BA9" w:rsidRPr="00EF5EC4" w:rsidRDefault="008B45C2" w:rsidP="005234DB">
      <w:pPr>
        <w:numPr>
          <w:ilvl w:val="0"/>
          <w:numId w:val="6"/>
        </w:numPr>
        <w:spacing w:before="120"/>
        <w:rPr>
          <w:rFonts w:ascii="Cambria" w:eastAsia="Arial" w:hAnsi="Cambria"/>
          <w:color w:val="414042"/>
        </w:rPr>
      </w:pPr>
      <w:r w:rsidRPr="00EF5EC4">
        <w:rPr>
          <w:rFonts w:ascii="Cambria" w:eastAsia="Arial" w:hAnsi="Cambria"/>
          <w:color w:val="414042"/>
        </w:rPr>
        <w:t>Provide a close estimate of the percentage of products by quantity that are green-certified or meet sustainability standards.</w:t>
      </w:r>
    </w:p>
    <w:p w14:paraId="6E86CC36" w14:textId="77777777" w:rsidR="008B45C2" w:rsidRPr="00EF5EC4" w:rsidRDefault="008B45C2" w:rsidP="008B45C2">
      <w:pPr>
        <w:rPr>
          <w:rFonts w:ascii="Cambria" w:eastAsia="Arial" w:hAnsi="Cambria"/>
          <w:color w:val="414042"/>
        </w:rPr>
      </w:pPr>
    </w:p>
    <w:p w14:paraId="1ABA17B0" w14:textId="60EB8683" w:rsidR="008B45C2" w:rsidRPr="00EF5EC4" w:rsidRDefault="008B45C2" w:rsidP="008B45C2">
      <w:pPr>
        <w:pStyle w:val="BodyText"/>
        <w:tabs>
          <w:tab w:val="left" w:pos="1336"/>
        </w:tabs>
        <w:kinsoku w:val="0"/>
        <w:overflowPunct w:val="0"/>
        <w:spacing w:before="93"/>
        <w:ind w:left="480"/>
        <w:rPr>
          <w:rFonts w:ascii="Cambria" w:hAnsi="Cambria"/>
          <w:color w:val="414042"/>
        </w:rPr>
      </w:pPr>
      <w:r w:rsidRPr="00EF5EC4">
        <w:rPr>
          <w:rFonts w:ascii="Cambria" w:hAnsi="Cambria"/>
          <w:color w:val="414042"/>
          <w:u w:val="single"/>
        </w:rPr>
        <w:tab/>
      </w:r>
      <w:r w:rsidRPr="00EF5EC4">
        <w:rPr>
          <w:rFonts w:ascii="Cambria" w:hAnsi="Cambria"/>
          <w:color w:val="414042"/>
          <w:u w:val="single"/>
        </w:rPr>
        <w:tab/>
      </w:r>
      <w:r w:rsidRPr="00EF5EC4">
        <w:rPr>
          <w:rFonts w:ascii="Cambria" w:hAnsi="Cambria"/>
          <w:color w:val="414042"/>
        </w:rPr>
        <w:t>%</w:t>
      </w:r>
    </w:p>
    <w:p w14:paraId="477F89F4" w14:textId="77777777" w:rsidR="00010012" w:rsidRPr="00EF5EC4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02DC254B" w14:textId="3B3A01B5" w:rsidR="00010012" w:rsidRPr="00EF5EC4" w:rsidRDefault="008B45C2" w:rsidP="00EF5EC4">
      <w:pPr>
        <w:pStyle w:val="BodyText"/>
        <w:numPr>
          <w:ilvl w:val="0"/>
          <w:numId w:val="6"/>
        </w:numPr>
        <w:spacing w:before="100" w:beforeAutospacing="1" w:after="120"/>
        <w:rPr>
          <w:rFonts w:ascii="Cambria" w:hAnsi="Cambria"/>
          <w:color w:val="414042"/>
        </w:rPr>
      </w:pPr>
      <w:r w:rsidRPr="00EF5EC4">
        <w:rPr>
          <w:rFonts w:ascii="Cambria" w:hAnsi="Cambria"/>
          <w:color w:val="414042"/>
        </w:rPr>
        <w:t xml:space="preserve">List </w:t>
      </w:r>
      <w:r w:rsidRPr="00EF5EC4">
        <w:rPr>
          <w:rFonts w:ascii="Cambria" w:hAnsi="Cambria"/>
          <w:color w:val="434E7E"/>
        </w:rPr>
        <w:t>at least 3 products</w:t>
      </w:r>
      <w:r w:rsidRPr="00EF5EC4">
        <w:rPr>
          <w:rFonts w:ascii="Cambria" w:hAnsi="Cambria"/>
          <w:color w:val="414042"/>
        </w:rPr>
        <w:t xml:space="preserve"> and their certification systems or sustainability standards in use for management operations in areas</w:t>
      </w:r>
      <w:r w:rsidR="0069044B" w:rsidRPr="00EF5EC4">
        <w:rPr>
          <w:rFonts w:ascii="Cambria" w:hAnsi="Cambria"/>
          <w:color w:val="414042"/>
        </w:rPr>
        <w:t xml:space="preserve"> under management control.</w:t>
      </w:r>
    </w:p>
    <w:p w14:paraId="0F68BC6F" w14:textId="79B6AB8B" w:rsidR="00010012" w:rsidRPr="00EF5EC4" w:rsidRDefault="008B45C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EF5EC4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AC3AC70" wp14:editId="44D2FDDB">
                <wp:simplePos x="0" y="0"/>
                <wp:positionH relativeFrom="column">
                  <wp:posOffset>-3415</wp:posOffset>
                </wp:positionH>
                <wp:positionV relativeFrom="paragraph">
                  <wp:posOffset>11262</wp:posOffset>
                </wp:positionV>
                <wp:extent cx="6089351" cy="768350"/>
                <wp:effectExtent l="0" t="0" r="26035" b="21590"/>
                <wp:wrapNone/>
                <wp:docPr id="2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9351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A32034" w14:textId="77777777" w:rsidR="00010012" w:rsidRPr="005234DB" w:rsidRDefault="00010012" w:rsidP="00010012">
                            <w:pPr>
                              <w:rPr>
                                <w:rFonts w:ascii="Cambria" w:hAnsi="Cambria"/>
                                <w:color w:val="414042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C3AC70" id="_x0000_t202" coordsize="21600,21600" o:spt="202" path="m,l,21600r21600,l21600,xe">
                <v:stroke joinstyle="miter"/>
                <v:path gradientshapeok="t" o:connecttype="rect"/>
              </v:shapetype>
              <v:shape id="Text Box 122" o:spid="_x0000_s1026" type="#_x0000_t202" style="position:absolute;margin-left:-.25pt;margin-top:.9pt;width:479.5pt;height:60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" strokecolor="#d9d9d9">
                <v:textbox style="mso-fit-shape-to-text:t">
                  <w:txbxContent>
                    <w:p w14:paraId="17A32034" w14:textId="77777777" w:rsidR="00010012" w:rsidRPr="005234DB" w:rsidRDefault="00010012" w:rsidP="00010012">
                      <w:pPr>
                        <w:rPr>
                          <w:rFonts w:ascii="Cambria" w:hAnsi="Cambria"/>
                          <w:color w:val="414042" w:themeColor="tex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0119D3B" w14:textId="77777777" w:rsidR="00010012" w:rsidRPr="00EF5EC4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25F0098C" w14:textId="4091C113" w:rsidR="00010012" w:rsidRPr="00EF5EC4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EF5EC4">
        <w:rPr>
          <w:rFonts w:ascii="Cambria" w:hAnsi="Cambria"/>
          <w:color w:val="B31983"/>
        </w:rPr>
        <w:t>Alternative documentation</w:t>
      </w:r>
      <w:r w:rsidRPr="00EF5EC4">
        <w:rPr>
          <w:rFonts w:ascii="Cambria" w:hAnsi="Cambria"/>
          <w:color w:val="B31983"/>
        </w:rPr>
        <w:br/>
      </w:r>
      <w:r w:rsidRPr="00EF5EC4">
        <w:rPr>
          <w:rFonts w:ascii="Cambria" w:hAnsi="Cambria"/>
          <w:color w:val="414042"/>
        </w:rPr>
        <w:t>Instead</w:t>
      </w:r>
      <w:r w:rsidRPr="00EF5EC4">
        <w:rPr>
          <w:rFonts w:ascii="Cambria" w:hAnsi="Cambria"/>
          <w:color w:val="414042"/>
          <w:spacing w:val="-5"/>
        </w:rPr>
        <w:t xml:space="preserve"> </w:t>
      </w:r>
      <w:r w:rsidRPr="00EF5EC4">
        <w:rPr>
          <w:rFonts w:ascii="Cambria" w:hAnsi="Cambria"/>
          <w:color w:val="414042"/>
        </w:rPr>
        <w:t>of</w:t>
      </w:r>
      <w:r w:rsidRPr="00EF5EC4">
        <w:rPr>
          <w:rFonts w:ascii="Cambria" w:hAnsi="Cambria"/>
          <w:color w:val="414042"/>
          <w:spacing w:val="-5"/>
        </w:rPr>
        <w:t xml:space="preserve"> </w:t>
      </w:r>
      <w:r w:rsidRPr="00EF5EC4">
        <w:rPr>
          <w:rFonts w:ascii="Cambria" w:hAnsi="Cambria"/>
          <w:color w:val="414042"/>
        </w:rPr>
        <w:t>this</w:t>
      </w:r>
      <w:r w:rsidRPr="00EF5EC4">
        <w:rPr>
          <w:rFonts w:ascii="Cambria" w:hAnsi="Cambria"/>
          <w:color w:val="414042"/>
          <w:spacing w:val="-5"/>
        </w:rPr>
        <w:t xml:space="preserve"> </w:t>
      </w:r>
      <w:r w:rsidRPr="00EF5EC4">
        <w:rPr>
          <w:rFonts w:ascii="Cambria" w:hAnsi="Cambria"/>
          <w:color w:val="414042"/>
        </w:rPr>
        <w:t>form,</w:t>
      </w:r>
      <w:r w:rsidRPr="00EF5EC4">
        <w:rPr>
          <w:rFonts w:ascii="Cambria" w:hAnsi="Cambria"/>
          <w:color w:val="414042"/>
          <w:spacing w:val="-5"/>
        </w:rPr>
        <w:t xml:space="preserve"> </w:t>
      </w:r>
      <w:r w:rsidRPr="00EF5EC4">
        <w:rPr>
          <w:rFonts w:ascii="Cambria" w:hAnsi="Cambria"/>
          <w:color w:val="414042"/>
        </w:rPr>
        <w:t>you</w:t>
      </w:r>
      <w:r w:rsidRPr="00EF5EC4">
        <w:rPr>
          <w:rFonts w:ascii="Cambria" w:hAnsi="Cambria"/>
          <w:color w:val="414042"/>
          <w:spacing w:val="-5"/>
        </w:rPr>
        <w:t xml:space="preserve"> </w:t>
      </w:r>
      <w:r w:rsidRPr="00EF5EC4">
        <w:rPr>
          <w:rFonts w:ascii="Cambria" w:hAnsi="Cambria"/>
          <w:color w:val="414042"/>
        </w:rPr>
        <w:t>may</w:t>
      </w:r>
      <w:r w:rsidRPr="00EF5EC4">
        <w:rPr>
          <w:rFonts w:ascii="Cambria" w:hAnsi="Cambria"/>
          <w:color w:val="414042"/>
          <w:spacing w:val="-4"/>
        </w:rPr>
        <w:t xml:space="preserve"> </w:t>
      </w:r>
      <w:r w:rsidRPr="00EF5EC4">
        <w:rPr>
          <w:rFonts w:ascii="Cambria" w:hAnsi="Cambria"/>
          <w:color w:val="414042"/>
        </w:rPr>
        <w:t>submit</w:t>
      </w:r>
      <w:r w:rsidRPr="00EF5EC4">
        <w:rPr>
          <w:rFonts w:ascii="Cambria" w:hAnsi="Cambria"/>
          <w:color w:val="414042"/>
          <w:spacing w:val="-5"/>
        </w:rPr>
        <w:t xml:space="preserve"> </w:t>
      </w:r>
      <w:r w:rsidR="008B45C2" w:rsidRPr="00EF5EC4">
        <w:rPr>
          <w:rFonts w:ascii="Cambria" w:hAnsi="Cambria"/>
          <w:color w:val="434E7E"/>
          <w:spacing w:val="-5"/>
        </w:rPr>
        <w:t>at least one</w:t>
      </w:r>
      <w:r w:rsidR="008B45C2" w:rsidRPr="00EF5EC4">
        <w:rPr>
          <w:rFonts w:ascii="Cambria" w:hAnsi="Cambria"/>
          <w:color w:val="414042"/>
          <w:spacing w:val="-5"/>
        </w:rPr>
        <w:t xml:space="preserve"> of </w:t>
      </w:r>
      <w:r w:rsidRPr="00EF5EC4">
        <w:rPr>
          <w:rFonts w:ascii="Cambria" w:hAnsi="Cambria"/>
          <w:color w:val="414042"/>
        </w:rPr>
        <w:t>the</w:t>
      </w:r>
      <w:r w:rsidRPr="00EF5EC4">
        <w:rPr>
          <w:rFonts w:ascii="Cambria" w:hAnsi="Cambria"/>
          <w:color w:val="414042"/>
          <w:spacing w:val="-5"/>
        </w:rPr>
        <w:t xml:space="preserve"> </w:t>
      </w:r>
      <w:r w:rsidRPr="00EF5EC4">
        <w:rPr>
          <w:rFonts w:ascii="Cambria" w:hAnsi="Cambria"/>
          <w:color w:val="414042"/>
        </w:rPr>
        <w:t>following</w:t>
      </w:r>
      <w:r w:rsidRPr="00EF5EC4">
        <w:rPr>
          <w:rFonts w:ascii="Cambria" w:hAnsi="Cambria"/>
          <w:color w:val="414042"/>
          <w:spacing w:val="-6"/>
        </w:rPr>
        <w:t xml:space="preserve"> </w:t>
      </w:r>
      <w:r w:rsidRPr="00EF5EC4">
        <w:rPr>
          <w:rFonts w:ascii="Cambria" w:hAnsi="Cambria"/>
          <w:color w:val="414042"/>
        </w:rPr>
        <w:t>to</w:t>
      </w:r>
      <w:r w:rsidRPr="00EF5EC4">
        <w:rPr>
          <w:rFonts w:ascii="Cambria" w:hAnsi="Cambria"/>
          <w:color w:val="414042"/>
          <w:spacing w:val="-5"/>
        </w:rPr>
        <w:t xml:space="preserve"> </w:t>
      </w:r>
      <w:r w:rsidRPr="00EF5EC4">
        <w:rPr>
          <w:rFonts w:ascii="Cambria" w:hAnsi="Cambria"/>
          <w:color w:val="414042"/>
        </w:rPr>
        <w:t>IREM:</w:t>
      </w:r>
    </w:p>
    <w:p w14:paraId="11CC32C1" w14:textId="23EB1AF0" w:rsidR="008B45C2" w:rsidRPr="00EF5EC4" w:rsidRDefault="008B45C2" w:rsidP="00EF5EC4">
      <w:pPr>
        <w:pStyle w:val="BodyText"/>
        <w:numPr>
          <w:ilvl w:val="0"/>
          <w:numId w:val="5"/>
        </w:numPr>
        <w:spacing w:before="120" w:after="120"/>
        <w:rPr>
          <w:rFonts w:ascii="Cambria" w:hAnsi="Cambria"/>
          <w:color w:val="414042"/>
        </w:rPr>
      </w:pPr>
      <w:r w:rsidRPr="00EF5EC4">
        <w:rPr>
          <w:rFonts w:ascii="Cambria" w:hAnsi="Cambria"/>
          <w:color w:val="414042"/>
        </w:rPr>
        <w:t>Paragraph summarizing purchasing program</w:t>
      </w:r>
    </w:p>
    <w:p w14:paraId="61C3D401" w14:textId="12129310" w:rsidR="008B45C2" w:rsidRPr="00EF5EC4" w:rsidRDefault="008B45C2" w:rsidP="00EF5EC4">
      <w:pPr>
        <w:pStyle w:val="BodyText"/>
        <w:numPr>
          <w:ilvl w:val="0"/>
          <w:numId w:val="5"/>
        </w:numPr>
        <w:spacing w:before="120" w:after="120"/>
        <w:rPr>
          <w:rFonts w:ascii="Cambria" w:hAnsi="Cambria"/>
          <w:color w:val="414042"/>
        </w:rPr>
      </w:pPr>
      <w:r w:rsidRPr="00EF5EC4">
        <w:rPr>
          <w:rFonts w:ascii="Cambria" w:hAnsi="Cambria"/>
          <w:color w:val="414042"/>
        </w:rPr>
        <w:t xml:space="preserve">Invoice(s) or purchasing report(s) </w:t>
      </w:r>
    </w:p>
    <w:p w14:paraId="30A9058D" w14:textId="4CE50C25" w:rsidR="008B45C2" w:rsidRPr="00EF5EC4" w:rsidRDefault="008B45C2" w:rsidP="00EF5EC4">
      <w:pPr>
        <w:pStyle w:val="BodyText"/>
        <w:numPr>
          <w:ilvl w:val="0"/>
          <w:numId w:val="5"/>
        </w:numPr>
        <w:spacing w:before="120" w:after="120"/>
        <w:rPr>
          <w:rFonts w:ascii="Cambria" w:hAnsi="Cambria"/>
          <w:color w:val="414042"/>
        </w:rPr>
      </w:pPr>
      <w:r w:rsidRPr="00EF5EC4">
        <w:rPr>
          <w:rFonts w:ascii="Cambria" w:hAnsi="Cambria"/>
          <w:color w:val="414042"/>
        </w:rPr>
        <w:t>Screenshot(s) of purchasing system</w:t>
      </w:r>
      <w:r w:rsidR="00F449F9" w:rsidRPr="00EF5EC4">
        <w:rPr>
          <w:rFonts w:ascii="Cambria" w:hAnsi="Cambria"/>
          <w:color w:val="414042"/>
        </w:rPr>
        <w:t>s</w:t>
      </w:r>
    </w:p>
    <w:sectPr w:rsidR="008B45C2" w:rsidRPr="00EF5EC4" w:rsidSect="00EF5EC4">
      <w:type w:val="continuous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CBAB9" w14:textId="77777777" w:rsidR="00476378" w:rsidRDefault="00476378" w:rsidP="005D4FFF">
      <w:r>
        <w:separator/>
      </w:r>
    </w:p>
  </w:endnote>
  <w:endnote w:type="continuationSeparator" w:id="0">
    <w:p w14:paraId="360A3667" w14:textId="77777777" w:rsidR="00476378" w:rsidRDefault="00476378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C8028" w14:textId="77777777" w:rsidR="002738C7" w:rsidRPr="00C37E55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C37E55">
      <w:rPr>
        <w:rFonts w:ascii="Cambria" w:hAnsi="Cambria"/>
        <w:color w:val="414042" w:themeColor="text1"/>
        <w:sz w:val="18"/>
        <w:szCs w:val="18"/>
      </w:rPr>
      <w:fldChar w:fldCharType="begin"/>
    </w:r>
    <w:r w:rsidRPr="00C37E55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C37E55">
      <w:rPr>
        <w:rFonts w:ascii="Cambria" w:hAnsi="Cambria"/>
        <w:color w:val="414042" w:themeColor="text1"/>
        <w:sz w:val="18"/>
        <w:szCs w:val="18"/>
      </w:rPr>
      <w:fldChar w:fldCharType="separate"/>
    </w:r>
    <w:r w:rsidRPr="00C37E55">
      <w:rPr>
        <w:rFonts w:ascii="Cambria" w:hAnsi="Cambria"/>
        <w:noProof/>
        <w:color w:val="414042" w:themeColor="text1"/>
        <w:sz w:val="18"/>
        <w:szCs w:val="18"/>
      </w:rPr>
      <w:t>2</w:t>
    </w:r>
    <w:r w:rsidRPr="00C37E55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076D6124" w14:textId="77777777" w:rsidR="004B3519" w:rsidRPr="00C37E55" w:rsidRDefault="004B3519">
    <w:pPr>
      <w:pStyle w:val="Footer"/>
      <w:rPr>
        <w:rFonts w:ascii="Cambria" w:hAnsi="Cambria"/>
        <w:color w:val="414042" w:themeColor="text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A1B6D" w14:textId="77777777" w:rsidR="002738C7" w:rsidRPr="00C37E55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C37E55">
      <w:rPr>
        <w:rFonts w:ascii="Cambria" w:hAnsi="Cambria"/>
        <w:color w:val="414042" w:themeColor="text1"/>
        <w:sz w:val="18"/>
        <w:szCs w:val="18"/>
      </w:rPr>
      <w:fldChar w:fldCharType="begin"/>
    </w:r>
    <w:r w:rsidRPr="00C37E55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C37E55">
      <w:rPr>
        <w:rFonts w:ascii="Cambria" w:hAnsi="Cambria"/>
        <w:color w:val="414042" w:themeColor="text1"/>
        <w:sz w:val="18"/>
        <w:szCs w:val="18"/>
      </w:rPr>
      <w:fldChar w:fldCharType="separate"/>
    </w:r>
    <w:r w:rsidRPr="00C37E55">
      <w:rPr>
        <w:rFonts w:ascii="Cambria" w:hAnsi="Cambria"/>
        <w:noProof/>
        <w:color w:val="414042" w:themeColor="text1"/>
        <w:sz w:val="18"/>
        <w:szCs w:val="18"/>
      </w:rPr>
      <w:t>2</w:t>
    </w:r>
    <w:r w:rsidRPr="00C37E55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50CB1D02" w14:textId="226B0AD3" w:rsidR="004B3519" w:rsidRPr="00C37E55" w:rsidRDefault="00C37E55">
    <w:pPr>
      <w:pStyle w:val="Footer"/>
      <w:rPr>
        <w:rFonts w:ascii="Cambria" w:hAnsi="Cambria"/>
        <w:color w:val="414042" w:themeColor="text1"/>
        <w:sz w:val="18"/>
        <w:szCs w:val="18"/>
      </w:rPr>
    </w:pPr>
    <w:r w:rsidRPr="00C37E55">
      <w:rPr>
        <w:rFonts w:ascii="Cambria" w:hAnsi="Cambria"/>
        <w:color w:val="414042" w:themeColor="text1"/>
        <w:sz w:val="18"/>
        <w:szCs w:val="18"/>
      </w:rPr>
      <w:t>v</w:t>
    </w:r>
    <w:r w:rsidR="002738C7" w:rsidRPr="00C37E55">
      <w:rPr>
        <w:rFonts w:ascii="Cambria" w:hAnsi="Cambria"/>
        <w:color w:val="414042" w:themeColor="text1"/>
        <w:sz w:val="18"/>
        <w:szCs w:val="18"/>
      </w:rPr>
      <w:t xml:space="preserve">2018.1 (updated </w:t>
    </w:r>
    <w:r w:rsidRPr="00C37E55">
      <w:rPr>
        <w:rFonts w:ascii="Cambria" w:hAnsi="Cambria"/>
        <w:color w:val="414042" w:themeColor="text1"/>
        <w:sz w:val="18"/>
        <w:szCs w:val="18"/>
      </w:rPr>
      <w:t>4</w:t>
    </w:r>
    <w:r w:rsidR="002738C7" w:rsidRPr="00C37E55">
      <w:rPr>
        <w:rFonts w:ascii="Cambria" w:hAnsi="Cambria"/>
        <w:color w:val="414042" w:themeColor="text1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125AE" w14:textId="77777777" w:rsidR="00476378" w:rsidRDefault="00476378" w:rsidP="005D4FFF">
      <w:r>
        <w:separator/>
      </w:r>
    </w:p>
  </w:footnote>
  <w:footnote w:type="continuationSeparator" w:id="0">
    <w:p w14:paraId="6C63FCF5" w14:textId="77777777" w:rsidR="00476378" w:rsidRDefault="00476378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63DFC" w14:textId="77777777" w:rsidR="005D4FFF" w:rsidRDefault="005D4FFF">
    <w:pPr>
      <w:pStyle w:val="Header"/>
    </w:pPr>
  </w:p>
  <w:p w14:paraId="7F34B9B8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C77AD" w14:textId="1815C5F0" w:rsidR="005D4FFF" w:rsidRDefault="008B45C2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8DB8684" wp14:editId="221B9AFE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23515A"/>
    <w:multiLevelType w:val="multilevel"/>
    <w:tmpl w:val="61A2E2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9EF"/>
    <w:rsid w:val="00010012"/>
    <w:rsid w:val="000C6757"/>
    <w:rsid w:val="002738C7"/>
    <w:rsid w:val="003A2BA8"/>
    <w:rsid w:val="00476378"/>
    <w:rsid w:val="004B3519"/>
    <w:rsid w:val="0050005D"/>
    <w:rsid w:val="005234DB"/>
    <w:rsid w:val="005D4FFF"/>
    <w:rsid w:val="005E5EE1"/>
    <w:rsid w:val="006447D5"/>
    <w:rsid w:val="0069044B"/>
    <w:rsid w:val="007024ED"/>
    <w:rsid w:val="008B45C2"/>
    <w:rsid w:val="008F4D93"/>
    <w:rsid w:val="009742CA"/>
    <w:rsid w:val="00991AC9"/>
    <w:rsid w:val="00AA1BA9"/>
    <w:rsid w:val="00AB79EF"/>
    <w:rsid w:val="00B31C75"/>
    <w:rsid w:val="00C37E55"/>
    <w:rsid w:val="00CD1097"/>
    <w:rsid w:val="00E65FE5"/>
    <w:rsid w:val="00EF5EC4"/>
    <w:rsid w:val="00F449F9"/>
    <w:rsid w:val="00F909E4"/>
    <w:rsid w:val="00FF1FA2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5D324"/>
  <w15:chartTrackingRefBased/>
  <w15:docId w15:val="{FE6C404E-C51B-4498-BB58-2339E3F93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AB79EF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109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B45C2"/>
    <w:rPr>
      <w:color w:val="B31983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epa.gov/saferchoice" TargetMode="External"/><Relationship Id="rId18" Type="http://schemas.openxmlformats.org/officeDocument/2006/relationships/hyperlink" Target="https://www.epa.gov/watersense" TargetMode="External"/><Relationship Id="rId26" Type="http://schemas.openxmlformats.org/officeDocument/2006/relationships/hyperlink" Target="https://www.nsf.org/standards-development/standards-portfolio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bifma.org/page/e3standard" TargetMode="External"/><Relationship Id="rId7" Type="http://schemas.openxmlformats.org/officeDocument/2006/relationships/header" Target="header1.xml"/><Relationship Id="rId12" Type="http://schemas.openxmlformats.org/officeDocument/2006/relationships/hyperlink" Target="http://www.greenseal.org/" TargetMode="External"/><Relationship Id="rId17" Type="http://schemas.openxmlformats.org/officeDocument/2006/relationships/hyperlink" Target="https://www.epeat.net/" TargetMode="External"/><Relationship Id="rId25" Type="http://schemas.openxmlformats.org/officeDocument/2006/relationships/hyperlink" Target="https://www.scsglobalservices.com/services/floorscore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ul.com/services/ecologo-certification" TargetMode="External"/><Relationship Id="rId20" Type="http://schemas.openxmlformats.org/officeDocument/2006/relationships/hyperlink" Target="https://www.rainforest-alliance.org/find-certified" TargetMode="External"/><Relationship Id="rId29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energystar.gov/products" TargetMode="External"/><Relationship Id="rId24" Type="http://schemas.openxmlformats.org/officeDocument/2006/relationships/hyperlink" Target="https://carpet-rug.org/testing/green-label-plus/" TargetMode="External"/><Relationship Id="rId32" Type="http://schemas.openxmlformats.org/officeDocument/2006/relationships/customXml" Target="../customXml/item4.xml"/><Relationship Id="rId5" Type="http://schemas.openxmlformats.org/officeDocument/2006/relationships/footnotes" Target="footnotes.xml"/><Relationship Id="rId15" Type="http://schemas.openxmlformats.org/officeDocument/2006/relationships/hyperlink" Target="https://www.biopreferred.gov/BioPreferred/" TargetMode="External"/><Relationship Id="rId23" Type="http://schemas.openxmlformats.org/officeDocument/2006/relationships/hyperlink" Target="https://www.c2ccertified.org/" TargetMode="External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s://us.fsc.org/en-us" TargetMode="External"/><Relationship Id="rId31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s://sftool.gov/greenprocurement" TargetMode="External"/><Relationship Id="rId22" Type="http://schemas.openxmlformats.org/officeDocument/2006/relationships/hyperlink" Target="https://spot.ul.com/greenguard/" TargetMode="External"/><Relationship Id="rId27" Type="http://schemas.openxmlformats.org/officeDocument/2006/relationships/fontTable" Target="fontTable.xml"/><Relationship Id="rId30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%20.dot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W2KU7HSAZS44-1164448980-349108</_dlc_DocId>
    <_dlc_DocIdUrl xmlns="61977ac2-6d7e-4442-ac93-4e718c87e895">
      <Url>https://iremorg.sharepoint.com/sites/Shared/_layouts/15/DocIdRedir.aspx?ID=W2KU7HSAZS44-1164448980-349108</Url>
      <Description>W2KU7HSAZS44-1164448980-349108</Description>
    </_dlc_DocIdUrl>
  </documentManagement>
</p:properties>
</file>

<file path=customXml/itemProps1.xml><?xml version="1.0" encoding="utf-8"?>
<ds:datastoreItem xmlns:ds="http://schemas.openxmlformats.org/officeDocument/2006/customXml" ds:itemID="{FCB086C5-BE98-46DB-B6A0-745C716F52E1}"/>
</file>

<file path=customXml/itemProps2.xml><?xml version="1.0" encoding="utf-8"?>
<ds:datastoreItem xmlns:ds="http://schemas.openxmlformats.org/officeDocument/2006/customXml" ds:itemID="{16B121E8-BF99-4041-A7D6-AC8679F74004}"/>
</file>

<file path=customXml/itemProps3.xml><?xml version="1.0" encoding="utf-8"?>
<ds:datastoreItem xmlns:ds="http://schemas.openxmlformats.org/officeDocument/2006/customXml" ds:itemID="{6758ED22-8390-4B45-87CA-C26FCAE2F431}"/>
</file>

<file path=customXml/itemProps4.xml><?xml version="1.0" encoding="utf-8"?>
<ds:datastoreItem xmlns:ds="http://schemas.openxmlformats.org/officeDocument/2006/customXml" ds:itemID="{96C00F9E-0921-469A-BD36-9E5C0CD88550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 .dot</Template>
  <TotalTime>71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8</cp:revision>
  <dcterms:created xsi:type="dcterms:W3CDTF">2021-01-21T19:10:00Z</dcterms:created>
  <dcterms:modified xsi:type="dcterms:W3CDTF">2021-06-08T15:06:00Z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879000</vt:r8>
  </property>
  <property fmtid="{D5CDD505-2E9C-101B-9397-08002B2CF9AE}" pid="4" name="_dlc_DocIdItemGuid">
    <vt:lpwstr>8f07c9a2-4adc-554e-a23a-cd9dddd096d6</vt:lpwstr>
  </property>
</Properties>
</file>